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D9248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57B0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157B09">
              <w:t>Ляпиной</w:t>
            </w:r>
            <w:proofErr w:type="spellEnd"/>
            <w:r w:rsidR="00157B09">
              <w:t xml:space="preserve"> А. В.</w:t>
            </w:r>
            <w:r w:rsidR="00157B09" w:rsidRPr="0091260B">
              <w:rPr>
                <w:color w:val="000000" w:themeColor="text1"/>
              </w:rPr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157B09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157B09">
              <w:rPr>
                <w:color w:val="000000" w:themeColor="text1"/>
              </w:rPr>
              <w:t>ов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157B09">
              <w:t>ов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57B09" w:rsidRDefault="00D25713" w:rsidP="00157B09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157B09">
        <w:t>Ляпиной</w:t>
      </w:r>
      <w:proofErr w:type="spellEnd"/>
      <w:r w:rsidR="00157B09">
        <w:t xml:space="preserve"> А. В. разрешение:</w:t>
      </w:r>
    </w:p>
    <w:p w:rsidR="00157B09" w:rsidRPr="00A3156A" w:rsidRDefault="00157B09" w:rsidP="00157B09">
      <w:pPr>
        <w:widowControl/>
        <w:autoSpaceDE w:val="0"/>
        <w:autoSpaceDN w:val="0"/>
        <w:adjustRightInd w:val="0"/>
        <w:ind w:firstLine="720"/>
        <w:jc w:val="both"/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54:35:062965 площадью 333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</w:t>
      </w:r>
      <w:r w:rsidRPr="005E6901">
        <w:t>индивидуальный жилой дом</w:t>
      </w:r>
      <w:r>
        <w:t xml:space="preserve">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пер. 3-й Танкистов, дом 43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</w:p>
    <w:p w:rsidR="00157B09" w:rsidRPr="00A3156A" w:rsidRDefault="00157B09" w:rsidP="00157B09">
      <w:pPr>
        <w:widowControl/>
        <w:autoSpaceDE w:val="0"/>
        <w:autoSpaceDN w:val="0"/>
        <w:adjustRightInd w:val="0"/>
        <w:ind w:firstLine="720"/>
        <w:jc w:val="both"/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54:35:062965 площадью 333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</w:t>
      </w:r>
      <w:r w:rsidRPr="005E6901">
        <w:t>индивидуальный жилой дом</w:t>
      </w:r>
      <w:r>
        <w:t xml:space="preserve">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пер. 3-й Танкистов, дом 43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</w:p>
    <w:p w:rsidR="00157B09" w:rsidRDefault="00157B09" w:rsidP="00157B09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54:35:062965 площадью 333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</w:t>
      </w:r>
      <w:r w:rsidRPr="005E6901">
        <w:t>индивидуальный жилой дом</w:t>
      </w:r>
      <w:r>
        <w:t xml:space="preserve">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пер. 3-й Танкистов, дом 43 и объекта капитального строительства </w:t>
      </w:r>
      <w:r w:rsidRPr="002A1933">
        <w:t xml:space="preserve">(зона застройки </w:t>
      </w:r>
      <w:r w:rsidRPr="002A1933">
        <w:lastRenderedPageBreak/>
        <w:t>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0B5B92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D9248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157B09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57B09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5D1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176E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48D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C6014-0078-4F1C-BCE9-E9384928E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89</TotalTime>
  <Pages>2</Pages>
  <Words>341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71</cp:revision>
  <cp:lastPrinted>2020-02-25T03:17:00Z</cp:lastPrinted>
  <dcterms:created xsi:type="dcterms:W3CDTF">2023-05-10T04:37:00Z</dcterms:created>
  <dcterms:modified xsi:type="dcterms:W3CDTF">2026-01-13T05:59:00Z</dcterms:modified>
</cp:coreProperties>
</file>